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B26A6" w14:textId="1203D1EE" w:rsidR="0018517D" w:rsidRDefault="0018517D" w:rsidP="0018517D">
      <w:pPr>
        <w:pStyle w:val="NoSpacing"/>
      </w:pPr>
      <w:r>
        <w:rPr>
          <w:u w:val="single"/>
        </w:rPr>
        <w:t>Thomas GOD</w:t>
      </w:r>
      <w:bookmarkStart w:id="0" w:name="_GoBack"/>
      <w:bookmarkEnd w:id="0"/>
      <w:r>
        <w:rPr>
          <w:u w:val="single"/>
        </w:rPr>
        <w:t>WYN</w:t>
      </w:r>
      <w:r>
        <w:t xml:space="preserve">        </w:t>
      </w:r>
      <w:r>
        <w:t>(fl.140</w:t>
      </w:r>
      <w:r>
        <w:t>7</w:t>
      </w:r>
      <w:r>
        <w:t>)</w:t>
      </w:r>
    </w:p>
    <w:p w14:paraId="26F673C4" w14:textId="77777777" w:rsidR="0018517D" w:rsidRDefault="0018517D" w:rsidP="0018517D">
      <w:pPr>
        <w:pStyle w:val="NoSpacing"/>
      </w:pPr>
      <w:r>
        <w:t>of the diocese of Exeter.</w:t>
      </w:r>
    </w:p>
    <w:p w14:paraId="57C3E84A" w14:textId="77777777" w:rsidR="0018517D" w:rsidRDefault="0018517D" w:rsidP="0018517D">
      <w:pPr>
        <w:pStyle w:val="NoSpacing"/>
      </w:pPr>
    </w:p>
    <w:p w14:paraId="11B340AB" w14:textId="77777777" w:rsidR="0018517D" w:rsidRDefault="0018517D" w:rsidP="0018517D">
      <w:pPr>
        <w:pStyle w:val="NoSpacing"/>
      </w:pPr>
    </w:p>
    <w:p w14:paraId="24C4952C" w14:textId="754DCC5E" w:rsidR="0018517D" w:rsidRDefault="0018517D" w:rsidP="0018517D">
      <w:pPr>
        <w:pStyle w:val="NoSpacing"/>
      </w:pPr>
      <w:r>
        <w:t>24 Sep.1407</w:t>
      </w:r>
      <w:r>
        <w:tab/>
        <w:t>He was ordained to his first tonsure.</w:t>
      </w:r>
    </w:p>
    <w:p w14:paraId="249B838A" w14:textId="369BBBCE" w:rsidR="0018517D" w:rsidRDefault="0018517D" w:rsidP="0018517D">
      <w:pPr>
        <w:pStyle w:val="NoSpacing"/>
      </w:pPr>
      <w:r>
        <w:tab/>
      </w:r>
      <w:r>
        <w:tab/>
        <w:t>(“Stafford Register” pp.432 and 42</w:t>
      </w:r>
      <w:r>
        <w:t>6</w:t>
      </w:r>
      <w:r>
        <w:t>)</w:t>
      </w:r>
    </w:p>
    <w:p w14:paraId="7D1214B4" w14:textId="77777777" w:rsidR="0018517D" w:rsidRDefault="0018517D" w:rsidP="0018517D">
      <w:pPr>
        <w:pStyle w:val="NoSpacing"/>
      </w:pPr>
    </w:p>
    <w:p w14:paraId="39B139D9" w14:textId="77777777" w:rsidR="0018517D" w:rsidRDefault="0018517D" w:rsidP="0018517D">
      <w:pPr>
        <w:pStyle w:val="NoSpacing"/>
      </w:pPr>
    </w:p>
    <w:p w14:paraId="5F05086E" w14:textId="77777777" w:rsidR="0018517D" w:rsidRPr="00D51427" w:rsidRDefault="0018517D" w:rsidP="0018517D">
      <w:pPr>
        <w:pStyle w:val="NoSpacing"/>
      </w:pPr>
      <w:r>
        <w:t>4 October 2019</w:t>
      </w:r>
    </w:p>
    <w:p w14:paraId="7BBF0BEF" w14:textId="5A08CCF1" w:rsidR="006B2F86" w:rsidRPr="0018517D" w:rsidRDefault="007B379C" w:rsidP="00E71FC3">
      <w:pPr>
        <w:pStyle w:val="NoSpacing"/>
      </w:pPr>
    </w:p>
    <w:sectPr w:rsidR="006B2F86" w:rsidRPr="001851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897C7" w14:textId="77777777" w:rsidR="0018517D" w:rsidRDefault="0018517D" w:rsidP="00E71FC3">
      <w:pPr>
        <w:spacing w:after="0" w:line="240" w:lineRule="auto"/>
      </w:pPr>
      <w:r>
        <w:separator/>
      </w:r>
    </w:p>
  </w:endnote>
  <w:endnote w:type="continuationSeparator" w:id="0">
    <w:p w14:paraId="0BA580DF" w14:textId="77777777" w:rsidR="0018517D" w:rsidRDefault="001851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121B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F5168" w14:textId="77777777" w:rsidR="0018517D" w:rsidRDefault="0018517D" w:rsidP="00E71FC3">
      <w:pPr>
        <w:spacing w:after="0" w:line="240" w:lineRule="auto"/>
      </w:pPr>
      <w:r>
        <w:separator/>
      </w:r>
    </w:p>
  </w:footnote>
  <w:footnote w:type="continuationSeparator" w:id="0">
    <w:p w14:paraId="20AE6E34" w14:textId="77777777" w:rsidR="0018517D" w:rsidRDefault="001851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17D"/>
    <w:rsid w:val="0018517D"/>
    <w:rsid w:val="001A7C09"/>
    <w:rsid w:val="00577BD5"/>
    <w:rsid w:val="00656CBA"/>
    <w:rsid w:val="006A1F77"/>
    <w:rsid w:val="00733BE7"/>
    <w:rsid w:val="007B379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DF24E"/>
  <w15:chartTrackingRefBased/>
  <w15:docId w15:val="{F1CC6584-7191-4EE9-AD21-897378C6F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2019-10-04T19:30:00Z</dcterms:created>
  <dcterms:modified xsi:type="dcterms:W3CDTF">2019-10-04T19:32:00Z</dcterms:modified>
</cp:coreProperties>
</file>